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168" w:rsidRDefault="00F46168" w:rsidP="00F4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   (fl.1432)</w:t>
      </w:r>
    </w:p>
    <w:p w:rsidR="00F46168" w:rsidRDefault="00F46168" w:rsidP="00F46168">
      <w:pPr>
        <w:rPr>
          <w:rFonts w:ascii="Times New Roman" w:hAnsi="Times New Roman" w:cs="Times New Roman"/>
        </w:rPr>
      </w:pPr>
    </w:p>
    <w:p w:rsidR="00F46168" w:rsidRDefault="00F46168" w:rsidP="00F46168">
      <w:pPr>
        <w:rPr>
          <w:rFonts w:ascii="Times New Roman" w:hAnsi="Times New Roman" w:cs="Times New Roman"/>
        </w:rPr>
      </w:pPr>
    </w:p>
    <w:p w:rsidR="00F46168" w:rsidRDefault="00F46168" w:rsidP="00F4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Oct.1432</w:t>
      </w:r>
      <w:r>
        <w:rPr>
          <w:rFonts w:ascii="Times New Roman" w:hAnsi="Times New Roman" w:cs="Times New Roman"/>
        </w:rPr>
        <w:tab/>
        <w:t>He held land in South Moreton, Berkshire.</w:t>
      </w:r>
    </w:p>
    <w:p w:rsidR="00F46168" w:rsidRDefault="00F46168" w:rsidP="00F4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6DC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24-131)</w:t>
      </w:r>
    </w:p>
    <w:p w:rsidR="00F46168" w:rsidRDefault="00F46168" w:rsidP="00F46168">
      <w:pPr>
        <w:rPr>
          <w:rFonts w:ascii="Times New Roman" w:hAnsi="Times New Roman" w:cs="Times New Roman"/>
        </w:rPr>
      </w:pPr>
    </w:p>
    <w:p w:rsidR="00F46168" w:rsidRDefault="00F46168" w:rsidP="00F46168">
      <w:pPr>
        <w:rPr>
          <w:rFonts w:ascii="Times New Roman" w:hAnsi="Times New Roman" w:cs="Times New Roman"/>
        </w:rPr>
      </w:pPr>
    </w:p>
    <w:p w:rsidR="00F46168" w:rsidRDefault="00F46168" w:rsidP="00F4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April 2016</w:t>
      </w:r>
    </w:p>
    <w:p w:rsidR="006B2F86" w:rsidRPr="00E71FC3" w:rsidRDefault="00F461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168" w:rsidRDefault="00F46168" w:rsidP="00E71FC3">
      <w:r>
        <w:separator/>
      </w:r>
    </w:p>
  </w:endnote>
  <w:endnote w:type="continuationSeparator" w:id="0">
    <w:p w:rsidR="00F46168" w:rsidRDefault="00F461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168" w:rsidRDefault="00F46168" w:rsidP="00E71FC3">
      <w:r>
        <w:separator/>
      </w:r>
    </w:p>
  </w:footnote>
  <w:footnote w:type="continuationSeparator" w:id="0">
    <w:p w:rsidR="00F46168" w:rsidRDefault="00F461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168"/>
    <w:rsid w:val="00AB52E8"/>
    <w:rsid w:val="00B16D3F"/>
    <w:rsid w:val="00E71FC3"/>
    <w:rsid w:val="00EF4813"/>
    <w:rsid w:val="00F4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1B680-8F3C-4CD6-8C9C-FF523C6D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4616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461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2016-04-06T18:51:00Z</dcterms:created>
  <dcterms:modified xsi:type="dcterms:W3CDTF">2016-04-06T18:51:00Z</dcterms:modified>
</cp:coreProperties>
</file>